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4D7" w:rsidRDefault="006804D7" w:rsidP="006804D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SPYNSTRAW</w:t>
      </w:r>
      <w:r>
        <w:t xml:space="preserve">    </w:t>
      </w:r>
      <w:proofErr w:type="gramStart"/>
      <w:r>
        <w:t xml:space="preserve">   (</w:t>
      </w:r>
      <w:proofErr w:type="gramEnd"/>
      <w:r>
        <w:t>fl.1479)</w:t>
      </w:r>
    </w:p>
    <w:p w:rsidR="006804D7" w:rsidRDefault="006804D7" w:rsidP="006804D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Rolvenden</w:t>
      </w:r>
      <w:proofErr w:type="spellEnd"/>
      <w:r>
        <w:t>, Kent.</w:t>
      </w:r>
    </w:p>
    <w:p w:rsidR="006804D7" w:rsidRDefault="006804D7" w:rsidP="006804D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804D7" w:rsidRDefault="006804D7" w:rsidP="006804D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804D7" w:rsidRDefault="006804D7" w:rsidP="006804D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p.446)</w:t>
      </w:r>
    </w:p>
    <w:p w:rsidR="006804D7" w:rsidRDefault="006804D7" w:rsidP="006804D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804D7" w:rsidRDefault="006804D7" w:rsidP="006804D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804D7" w:rsidRDefault="006804D7" w:rsidP="006804D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6804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4D7" w:rsidRDefault="006804D7" w:rsidP="00E71FC3">
      <w:pPr>
        <w:spacing w:after="0" w:line="240" w:lineRule="auto"/>
      </w:pPr>
      <w:r>
        <w:separator/>
      </w:r>
    </w:p>
  </w:endnote>
  <w:endnote w:type="continuationSeparator" w:id="0">
    <w:p w:rsidR="006804D7" w:rsidRDefault="006804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4D7" w:rsidRDefault="006804D7" w:rsidP="00E71FC3">
      <w:pPr>
        <w:spacing w:after="0" w:line="240" w:lineRule="auto"/>
      </w:pPr>
      <w:r>
        <w:separator/>
      </w:r>
    </w:p>
  </w:footnote>
  <w:footnote w:type="continuationSeparator" w:id="0">
    <w:p w:rsidR="006804D7" w:rsidRDefault="006804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4D7"/>
    <w:rsid w:val="001A7C09"/>
    <w:rsid w:val="00577BD5"/>
    <w:rsid w:val="00656CBA"/>
    <w:rsid w:val="006804D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230A4A-5D72-44A0-9262-0210911A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2017-02-25T21:37:00Z</dcterms:created>
  <dcterms:modified xsi:type="dcterms:W3CDTF">2017-02-25T21:38:00Z</dcterms:modified>
</cp:coreProperties>
</file>